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6D0A7093" w14:textId="77777777" w:rsidTr="00A341BF">
        <w:trPr>
          <w:trHeight w:val="2865"/>
        </w:trPr>
        <w:tc>
          <w:tcPr>
            <w:tcW w:w="2268" w:type="dxa"/>
          </w:tcPr>
          <w:p w14:paraId="3267406D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7EA380A9" w14:textId="77777777" w:rsidR="00920992" w:rsidRPr="00505CC1" w:rsidRDefault="00920992" w:rsidP="00920992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505CC1">
              <w:rPr>
                <w:rFonts w:cs="Times New Roman"/>
                <w:color w:val="7E7F82"/>
                <w:sz w:val="28"/>
              </w:rPr>
              <w:t>MFEC Public Company Limited and its subsidiar</w:t>
            </w:r>
            <w:r>
              <w:rPr>
                <w:rFonts w:cs="Times New Roman"/>
                <w:color w:val="7E7F82"/>
                <w:sz w:val="28"/>
              </w:rPr>
              <w:t>ies</w:t>
            </w:r>
          </w:p>
          <w:p w14:paraId="618BD518" w14:textId="5B79B324" w:rsidR="00920992" w:rsidRPr="00DD3A10" w:rsidRDefault="00920992" w:rsidP="00696123">
            <w:pPr>
              <w:spacing w:line="380" w:lineRule="exact"/>
              <w:ind w:left="252" w:hanging="238"/>
              <w:rPr>
                <w:rFonts w:cs="Times New Roman"/>
                <w:color w:val="7E7F82"/>
                <w:spacing w:val="-6"/>
                <w:sz w:val="28"/>
              </w:rPr>
            </w:pPr>
            <w:r w:rsidRPr="00DD3A10">
              <w:rPr>
                <w:rFonts w:cs="Times New Roman"/>
                <w:color w:val="7E7F82"/>
                <w:spacing w:val="-6"/>
                <w:sz w:val="28"/>
              </w:rPr>
              <w:t xml:space="preserve">Review report and </w:t>
            </w:r>
            <w:r w:rsidR="00742FE5" w:rsidRPr="00DD3A10">
              <w:rPr>
                <w:rFonts w:cs="Times New Roman"/>
                <w:color w:val="7E7F82"/>
                <w:spacing w:val="-6"/>
                <w:sz w:val="28"/>
              </w:rPr>
              <w:t>consolidated and separate financial information</w:t>
            </w:r>
          </w:p>
          <w:p w14:paraId="1D9EB820" w14:textId="11E28433" w:rsidR="006F04B3" w:rsidRPr="005E2C6B" w:rsidRDefault="00070D13" w:rsidP="0074327D">
            <w:pPr>
              <w:spacing w:line="380" w:lineRule="exact"/>
              <w:ind w:left="14"/>
              <w:rPr>
                <w:rFonts w:cstheme="minorBidi"/>
                <w:color w:val="7E7F82"/>
                <w:sz w:val="27"/>
                <w:szCs w:val="27"/>
              </w:rPr>
            </w:pPr>
            <w:r w:rsidRPr="00070D13">
              <w:rPr>
                <w:rFonts w:cs="Times New Roman"/>
                <w:color w:val="7E7F82"/>
                <w:sz w:val="28"/>
              </w:rPr>
              <w:t>For the three-month period ended</w:t>
            </w:r>
            <w:r w:rsidR="0074327D">
              <w:rPr>
                <w:rFonts w:cs="Times New Roman"/>
                <w:color w:val="7E7F82"/>
                <w:sz w:val="28"/>
              </w:rPr>
              <w:t xml:space="preserve"> 31 March </w:t>
            </w:r>
            <w:r w:rsidR="005F326B">
              <w:rPr>
                <w:rFonts w:cs="Times New Roman"/>
                <w:color w:val="7E7F82"/>
                <w:sz w:val="28"/>
              </w:rPr>
              <w:t>2026</w:t>
            </w:r>
          </w:p>
        </w:tc>
      </w:tr>
    </w:tbl>
    <w:p w14:paraId="448DA625" w14:textId="77777777" w:rsidR="00B626F4" w:rsidRDefault="00B626F4">
      <w:pPr>
        <w:sectPr w:rsidR="00B626F4" w:rsidSect="006D16D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092BC544" w14:textId="1D508C6B" w:rsidR="00A341BF" w:rsidRPr="00357613" w:rsidRDefault="00A341BF" w:rsidP="00636C5A">
      <w:pPr>
        <w:tabs>
          <w:tab w:val="left" w:pos="720"/>
          <w:tab w:val="left" w:pos="2160"/>
          <w:tab w:val="right" w:pos="7200"/>
          <w:tab w:val="right" w:pos="8540"/>
        </w:tabs>
        <w:spacing w:before="240"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6F3B83CA" w14:textId="77777777" w:rsidR="00001688" w:rsidRPr="00C269F0" w:rsidRDefault="00001688" w:rsidP="00636C5A">
      <w:pPr>
        <w:spacing w:after="240" w:line="38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To the Shareholders of </w:t>
      </w:r>
      <w:r w:rsidR="005E2C6B" w:rsidRPr="005E2C6B">
        <w:rPr>
          <w:rFonts w:ascii="Arial" w:hAnsi="Arial" w:cs="Arial"/>
          <w:sz w:val="22"/>
          <w:szCs w:val="22"/>
        </w:rPr>
        <w:t>MFEC Public 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593BBE2A" w14:textId="5006970E" w:rsidR="00001688" w:rsidRPr="00314344" w:rsidRDefault="00EB5CB0" w:rsidP="00636C5A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EB5CB0">
        <w:rPr>
          <w:rFonts w:ascii="Arial" w:hAnsi="Arial" w:cs="Arial"/>
          <w:sz w:val="22"/>
          <w:szCs w:val="22"/>
        </w:rPr>
        <w:t>I have reviewed the accompanying consolidated financial information of MFEC Public Company Limited and its subsidiaries (the Group), which comprises the consolidated statement of financial position</w:t>
      </w:r>
      <w:r w:rsidR="00001688" w:rsidRPr="00314344">
        <w:rPr>
          <w:rFonts w:ascii="Arial" w:hAnsi="Arial" w:cs="Arial"/>
          <w:sz w:val="22"/>
          <w:szCs w:val="22"/>
        </w:rPr>
        <w:t xml:space="preserve"> </w:t>
      </w:r>
      <w:r w:rsidR="008C6F1A" w:rsidRPr="008C6F1A">
        <w:rPr>
          <w:rFonts w:ascii="Arial" w:hAnsi="Arial" w:cs="Arial"/>
          <w:sz w:val="22"/>
          <w:szCs w:val="22"/>
        </w:rPr>
        <w:t xml:space="preserve">as at </w:t>
      </w:r>
      <w:r w:rsidR="0074327D">
        <w:rPr>
          <w:rFonts w:ascii="Arial" w:hAnsi="Arial" w:cs="Arial"/>
          <w:sz w:val="22"/>
          <w:szCs w:val="22"/>
        </w:rPr>
        <w:t>31 March 202</w:t>
      </w:r>
      <w:r w:rsidR="0010572D">
        <w:rPr>
          <w:rFonts w:ascii="Arial" w:hAnsi="Arial" w:cs="Arial"/>
          <w:sz w:val="22"/>
          <w:szCs w:val="22"/>
        </w:rPr>
        <w:t>6</w:t>
      </w:r>
      <w:r w:rsidR="008C6F1A" w:rsidRPr="008C6F1A">
        <w:rPr>
          <w:rFonts w:ascii="Arial" w:hAnsi="Arial" w:cs="Arial"/>
          <w:sz w:val="22"/>
          <w:szCs w:val="22"/>
        </w:rPr>
        <w:t xml:space="preserve">, </w:t>
      </w:r>
      <w:r w:rsidR="00B942D1">
        <w:rPr>
          <w:rFonts w:ascii="Arial" w:hAnsi="Arial" w:cs="Arial"/>
          <w:sz w:val="22"/>
          <w:szCs w:val="22"/>
        </w:rPr>
        <w:t xml:space="preserve">and </w:t>
      </w:r>
      <w:r w:rsidR="00FD6ED1" w:rsidRPr="00FD6ED1">
        <w:rPr>
          <w:rFonts w:ascii="Arial" w:hAnsi="Arial" w:cs="Arial"/>
          <w:sz w:val="22"/>
          <w:szCs w:val="22"/>
        </w:rPr>
        <w:t xml:space="preserve">the related consolidated statements of comprehensive income, </w:t>
      </w:r>
      <w:r w:rsidR="001D3410">
        <w:rPr>
          <w:rFonts w:ascii="Arial" w:hAnsi="Arial" w:cs="Arial"/>
          <w:sz w:val="22"/>
          <w:szCs w:val="22"/>
        </w:rPr>
        <w:t xml:space="preserve">    </w:t>
      </w:r>
      <w:r w:rsidR="00FD6ED1" w:rsidRPr="00FD6ED1">
        <w:rPr>
          <w:rFonts w:ascii="Arial" w:hAnsi="Arial" w:cs="Arial"/>
          <w:sz w:val="22"/>
          <w:szCs w:val="22"/>
        </w:rPr>
        <w:t>changes in shareholders’ equity</w:t>
      </w:r>
      <w:r w:rsidR="00B942D1">
        <w:rPr>
          <w:rFonts w:ascii="Arial" w:hAnsi="Arial" w:cs="Arial"/>
          <w:sz w:val="22"/>
          <w:szCs w:val="22"/>
        </w:rPr>
        <w:t>,</w:t>
      </w:r>
      <w:r w:rsidR="00FD6ED1" w:rsidRPr="00FD6ED1">
        <w:rPr>
          <w:rFonts w:ascii="Arial" w:hAnsi="Arial" w:cs="Arial"/>
          <w:sz w:val="22"/>
          <w:szCs w:val="22"/>
        </w:rPr>
        <w:t xml:space="preserve"> and cash flows for the </w:t>
      </w:r>
      <w:r w:rsidR="001D3410">
        <w:rPr>
          <w:rFonts w:ascii="Arial" w:hAnsi="Arial" w:cs="Arial"/>
          <w:sz w:val="22"/>
          <w:szCs w:val="22"/>
        </w:rPr>
        <w:t>three</w:t>
      </w:r>
      <w:r w:rsidR="008E7663">
        <w:rPr>
          <w:rFonts w:ascii="Arial" w:hAnsi="Arial" w:cs="Arial"/>
          <w:sz w:val="22"/>
          <w:szCs w:val="22"/>
        </w:rPr>
        <w:t>-month</w:t>
      </w:r>
      <w:r w:rsidR="00FD6ED1" w:rsidRPr="00FD6ED1">
        <w:rPr>
          <w:rFonts w:ascii="Arial" w:hAnsi="Arial" w:cs="Arial"/>
          <w:sz w:val="22"/>
          <w:szCs w:val="22"/>
        </w:rPr>
        <w:t xml:space="preserve"> period then ended</w:t>
      </w:r>
      <w:r w:rsidR="00001688" w:rsidRPr="00314344">
        <w:rPr>
          <w:rFonts w:ascii="Arial" w:hAnsi="Arial" w:cs="Arial"/>
          <w:sz w:val="22"/>
          <w:szCs w:val="22"/>
        </w:rPr>
        <w:t xml:space="preserve">, </w:t>
      </w:r>
      <w:r w:rsidR="00FC73B2" w:rsidRPr="00FC73B2">
        <w:rPr>
          <w:rFonts w:ascii="Arial" w:hAnsi="Arial" w:cs="Cordia New"/>
          <w:sz w:val="22"/>
          <w:szCs w:val="22"/>
        </w:rPr>
        <w:t>as well as the condensed notes to the interim consolidated financial statements</w:t>
      </w:r>
      <w:r w:rsidR="00001688" w:rsidRPr="00314344">
        <w:rPr>
          <w:rFonts w:ascii="Arial" w:hAnsi="Arial" w:cs="Arial"/>
          <w:sz w:val="22"/>
          <w:szCs w:val="22"/>
        </w:rPr>
        <w:t xml:space="preserve">. </w:t>
      </w:r>
      <w:r w:rsidR="007222EE" w:rsidRPr="007222EE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r w:rsidR="007222EE">
        <w:rPr>
          <w:rFonts w:ascii="Arial" w:hAnsi="Arial" w:cs="Arial"/>
          <w:sz w:val="22"/>
          <w:szCs w:val="22"/>
        </w:rPr>
        <w:t>MFEC</w:t>
      </w:r>
      <w:r w:rsidR="007222EE" w:rsidRPr="007222EE">
        <w:rPr>
          <w:rFonts w:ascii="Arial" w:hAnsi="Arial" w:cs="Arial"/>
          <w:sz w:val="22"/>
          <w:szCs w:val="22"/>
        </w:rPr>
        <w:t xml:space="preserve"> Public Company Limited for the same period (collectively </w:t>
      </w:r>
      <w:r w:rsidR="007222EE" w:rsidRPr="009849F6">
        <w:rPr>
          <w:rFonts w:ascii="Arial" w:hAnsi="Arial" w:cs="Arial"/>
          <w:spacing w:val="-2"/>
          <w:sz w:val="22"/>
          <w:szCs w:val="22"/>
        </w:rPr>
        <w:t>“the interim financial information”). Management is responsible for the preparation and</w:t>
      </w:r>
      <w:r w:rsidR="009849F6" w:rsidRPr="009849F6">
        <w:rPr>
          <w:rFonts w:ascii="Arial" w:hAnsi="Arial" w:cs="Arial"/>
          <w:spacing w:val="-2"/>
          <w:sz w:val="22"/>
          <w:szCs w:val="22"/>
        </w:rPr>
        <w:t xml:space="preserve"> </w:t>
      </w:r>
      <w:r w:rsidR="007222EE" w:rsidRPr="009849F6">
        <w:rPr>
          <w:rFonts w:ascii="Arial" w:hAnsi="Arial" w:cs="Arial"/>
          <w:spacing w:val="-2"/>
          <w:sz w:val="22"/>
          <w:szCs w:val="22"/>
        </w:rPr>
        <w:t>presentation</w:t>
      </w:r>
      <w:r w:rsidR="007222EE" w:rsidRPr="007222EE">
        <w:rPr>
          <w:rFonts w:ascii="Arial" w:hAnsi="Arial" w:cs="Arial"/>
          <w:sz w:val="22"/>
          <w:szCs w:val="22"/>
        </w:rPr>
        <w:t xml:space="preserve"> of this interim financial information in accordance with Thai Accounting Standard 34 Interim Financial Reporting. My responsibility is to express a conclusion on this interim financial information based on my review.</w:t>
      </w:r>
    </w:p>
    <w:p w14:paraId="63FB2CBE" w14:textId="77777777" w:rsidR="00001688" w:rsidRPr="00314344" w:rsidRDefault="00001688" w:rsidP="00636C5A">
      <w:pPr>
        <w:spacing w:before="120" w:after="12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5F06CE9" w14:textId="647568D6" w:rsidR="00001688" w:rsidRPr="00314344" w:rsidRDefault="00001688" w:rsidP="00636C5A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B87138" w:rsidRPr="00B87138">
        <w:rPr>
          <w:rFonts w:ascii="Arial" w:hAnsi="Arial" w:cs="Arial"/>
          <w:sz w:val="22"/>
          <w:szCs w:val="22"/>
        </w:rPr>
        <w:t xml:space="preserve">the standards as applicable to auditing issued by the Federation of Accounting Professions </w:t>
      </w:r>
      <w:r w:rsidRPr="00314344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opinion.</w:t>
      </w:r>
    </w:p>
    <w:p w14:paraId="638EF218" w14:textId="77777777" w:rsidR="00001688" w:rsidRPr="00314344" w:rsidRDefault="00001688" w:rsidP="00636C5A">
      <w:pPr>
        <w:spacing w:before="120" w:after="12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7DEA7F8C" w14:textId="054AD333" w:rsidR="00001688" w:rsidRPr="003B15E6" w:rsidRDefault="00001688" w:rsidP="00636C5A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3B15E6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 is not prepared, in all material respects,</w:t>
      </w:r>
      <w:r w:rsidR="002A7E76" w:rsidRPr="003B15E6">
        <w:rPr>
          <w:rFonts w:ascii="Arial" w:hAnsi="Arial" w:cs="Arial"/>
          <w:sz w:val="22"/>
          <w:szCs w:val="22"/>
        </w:rPr>
        <w:t xml:space="preserve"> </w:t>
      </w:r>
      <w:r w:rsidRPr="003B15E6">
        <w:rPr>
          <w:rFonts w:ascii="Arial" w:hAnsi="Arial" w:cs="Arial"/>
          <w:sz w:val="22"/>
          <w:szCs w:val="22"/>
        </w:rPr>
        <w:t xml:space="preserve">in accordance with Thai Accounting Standard 34 </w:t>
      </w:r>
      <w:r w:rsidRPr="003B15E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B15E6">
        <w:rPr>
          <w:rFonts w:ascii="Arial" w:hAnsi="Arial" w:cs="Arial"/>
          <w:sz w:val="22"/>
          <w:szCs w:val="22"/>
        </w:rPr>
        <w:t>.</w:t>
      </w:r>
    </w:p>
    <w:p w14:paraId="595706E7" w14:textId="77777777" w:rsidR="007A1106" w:rsidRPr="003B15E6" w:rsidRDefault="007A1106" w:rsidP="00B942D1">
      <w:pPr>
        <w:spacing w:before="120" w:after="480" w:line="380" w:lineRule="exact"/>
        <w:rPr>
          <w:rFonts w:ascii="Arial" w:hAnsi="Arial"/>
          <w:sz w:val="22"/>
          <w:szCs w:val="22"/>
        </w:rPr>
      </w:pPr>
    </w:p>
    <w:p w14:paraId="7AB0A1DC" w14:textId="55DABA3C" w:rsidR="003D7B40" w:rsidRPr="00E2291A" w:rsidRDefault="00C515EB" w:rsidP="00636C5A">
      <w:pPr>
        <w:tabs>
          <w:tab w:val="center" w:pos="6120"/>
        </w:tabs>
        <w:spacing w:line="380" w:lineRule="exact"/>
        <w:jc w:val="both"/>
        <w:rPr>
          <w:rFonts w:ascii="Arial" w:hAnsi="Arial" w:cs="Arial"/>
          <w:sz w:val="22"/>
          <w:szCs w:val="22"/>
        </w:rPr>
      </w:pPr>
      <w:r w:rsidRPr="00C515EB">
        <w:rPr>
          <w:rFonts w:ascii="Arial" w:hAnsi="Arial" w:cs="Arial"/>
          <w:sz w:val="22"/>
          <w:szCs w:val="22"/>
        </w:rPr>
        <w:t>Sineenart</w:t>
      </w:r>
      <w:r>
        <w:rPr>
          <w:rFonts w:ascii="Arial" w:hAnsi="Arial" w:cs="Arial"/>
          <w:sz w:val="22"/>
          <w:szCs w:val="22"/>
        </w:rPr>
        <w:t xml:space="preserve"> </w:t>
      </w:r>
      <w:r w:rsidRPr="00C515EB">
        <w:rPr>
          <w:rFonts w:ascii="Arial" w:hAnsi="Arial" w:cs="Arial"/>
          <w:sz w:val="22"/>
          <w:szCs w:val="22"/>
        </w:rPr>
        <w:t>Jirachaikhuankhan</w:t>
      </w:r>
    </w:p>
    <w:p w14:paraId="653E5BDF" w14:textId="34A45F44" w:rsidR="003D7B40" w:rsidRPr="00E2291A" w:rsidRDefault="003D7B40" w:rsidP="00636C5A">
      <w:pPr>
        <w:tabs>
          <w:tab w:val="center" w:pos="6120"/>
        </w:tabs>
        <w:spacing w:after="240" w:line="380" w:lineRule="exact"/>
        <w:jc w:val="both"/>
        <w:rPr>
          <w:rFonts w:ascii="Arial" w:hAnsi="Arial" w:cs="Arial"/>
          <w:sz w:val="22"/>
          <w:szCs w:val="22"/>
        </w:rPr>
      </w:pPr>
      <w:r w:rsidRPr="00E2291A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C515EB" w:rsidRPr="00C515EB">
        <w:rPr>
          <w:rFonts w:ascii="Arial" w:hAnsi="Arial" w:cs="Arial"/>
          <w:sz w:val="22"/>
          <w:szCs w:val="22"/>
        </w:rPr>
        <w:t>6287</w:t>
      </w:r>
    </w:p>
    <w:p w14:paraId="24576A08" w14:textId="77777777" w:rsidR="003D7B40" w:rsidRPr="00E2291A" w:rsidRDefault="003D7B40" w:rsidP="00636C5A">
      <w:pPr>
        <w:tabs>
          <w:tab w:val="left" w:pos="720"/>
        </w:tabs>
        <w:spacing w:line="380" w:lineRule="exact"/>
        <w:jc w:val="both"/>
        <w:rPr>
          <w:rFonts w:ascii="Arial" w:hAnsi="Arial" w:cs="Arial"/>
          <w:sz w:val="22"/>
          <w:szCs w:val="22"/>
        </w:rPr>
      </w:pPr>
      <w:r w:rsidRPr="00E2291A">
        <w:rPr>
          <w:rFonts w:ascii="Arial" w:hAnsi="Arial" w:cs="Arial"/>
          <w:sz w:val="22"/>
          <w:szCs w:val="22"/>
        </w:rPr>
        <w:t>EY Office Limited</w:t>
      </w:r>
    </w:p>
    <w:p w14:paraId="488B7D96" w14:textId="62E2832E" w:rsidR="00900CA2" w:rsidRPr="00070D13" w:rsidRDefault="003D7B40" w:rsidP="00636C5A">
      <w:pPr>
        <w:spacing w:line="380" w:lineRule="exact"/>
      </w:pPr>
      <w:r w:rsidRPr="00070D13">
        <w:rPr>
          <w:rFonts w:ascii="Arial" w:hAnsi="Arial" w:cs="Arial"/>
          <w:sz w:val="22"/>
          <w:szCs w:val="22"/>
        </w:rPr>
        <w:t xml:space="preserve">Bangkok: </w:t>
      </w:r>
      <w:r w:rsidR="00EB1B63">
        <w:rPr>
          <w:rFonts w:ascii="Arial" w:hAnsi="Arial" w:cstheme="minorBidi"/>
          <w:sz w:val="22"/>
          <w:szCs w:val="22"/>
        </w:rPr>
        <w:t>1</w:t>
      </w:r>
      <w:r w:rsidR="0010572D">
        <w:rPr>
          <w:rFonts w:ascii="Arial" w:hAnsi="Arial" w:cstheme="minorBidi"/>
          <w:sz w:val="22"/>
          <w:szCs w:val="22"/>
        </w:rPr>
        <w:t>1</w:t>
      </w:r>
      <w:r w:rsidR="007F7337" w:rsidRPr="00070D13">
        <w:rPr>
          <w:rFonts w:ascii="Arial" w:hAnsi="Arial" w:cs="Arial"/>
          <w:sz w:val="22"/>
          <w:szCs w:val="22"/>
        </w:rPr>
        <w:t xml:space="preserve"> </w:t>
      </w:r>
      <w:r w:rsidR="001D3410" w:rsidRPr="00070D13">
        <w:rPr>
          <w:rFonts w:ascii="Arial" w:hAnsi="Arial" w:cs="Arial"/>
          <w:sz w:val="22"/>
          <w:szCs w:val="22"/>
        </w:rPr>
        <w:t xml:space="preserve">May </w:t>
      </w:r>
      <w:r w:rsidR="001F4C83" w:rsidRPr="00070D13">
        <w:rPr>
          <w:rFonts w:ascii="Arial" w:hAnsi="Arial" w:cs="Arial"/>
          <w:sz w:val="22"/>
          <w:szCs w:val="22"/>
        </w:rPr>
        <w:t>202</w:t>
      </w:r>
      <w:r w:rsidR="0010572D">
        <w:rPr>
          <w:rFonts w:ascii="Arial" w:hAnsi="Arial" w:cs="Arial"/>
          <w:sz w:val="22"/>
          <w:szCs w:val="22"/>
        </w:rPr>
        <w:t>6</w:t>
      </w:r>
    </w:p>
    <w:sectPr w:rsidR="00900CA2" w:rsidRPr="00070D13" w:rsidSect="00EE24BE">
      <w:footerReference w:type="default" r:id="rId13"/>
      <w:footerReference w:type="first" r:id="rId14"/>
      <w:pgSz w:w="11909" w:h="16834" w:code="9"/>
      <w:pgMar w:top="2376" w:right="1080" w:bottom="36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45B72" w14:textId="77777777" w:rsidR="00EC0391" w:rsidRDefault="00EC0391" w:rsidP="0077481E">
      <w:r>
        <w:separator/>
      </w:r>
    </w:p>
  </w:endnote>
  <w:endnote w:type="continuationSeparator" w:id="0">
    <w:p w14:paraId="6EC193EF" w14:textId="77777777" w:rsidR="00EC0391" w:rsidRDefault="00EC0391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5FC53" w14:textId="77777777" w:rsidR="00EB1B63" w:rsidRDefault="00EB1B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2470" w14:textId="77777777" w:rsidR="00D45FF6" w:rsidRPr="00D45FF6" w:rsidRDefault="00D45FF6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EBE4A" w14:textId="77777777" w:rsidR="00EB1B63" w:rsidRDefault="00EB1B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20626647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F64BFB" w14:textId="77777777" w:rsidR="004274A6" w:rsidRPr="00D45FF6" w:rsidRDefault="004274A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45FF6">
          <w:rPr>
            <w:rFonts w:ascii="Arial" w:hAnsi="Arial" w:cs="Arial"/>
            <w:sz w:val="22"/>
            <w:szCs w:val="22"/>
          </w:rPr>
          <w:fldChar w:fldCharType="begin"/>
        </w:r>
        <w:r w:rsidRPr="00D45FF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45FF6">
          <w:rPr>
            <w:rFonts w:ascii="Arial" w:hAnsi="Arial" w:cs="Arial"/>
            <w:sz w:val="22"/>
            <w:szCs w:val="22"/>
          </w:rPr>
          <w:fldChar w:fldCharType="separate"/>
        </w:r>
        <w:r w:rsidR="00795D38">
          <w:rPr>
            <w:rFonts w:ascii="Arial" w:hAnsi="Arial" w:cs="Arial"/>
            <w:noProof/>
            <w:sz w:val="22"/>
            <w:szCs w:val="22"/>
          </w:rPr>
          <w:t>2</w:t>
        </w:r>
        <w:r w:rsidRPr="00D45FF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46C26" w14:textId="77777777" w:rsidR="000D3362" w:rsidRPr="00EE24BE" w:rsidRDefault="000D3362" w:rsidP="00EE24BE">
    <w:pPr>
      <w:pStyle w:val="Footer"/>
      <w:spacing w:line="18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FDCC4" w14:textId="77777777" w:rsidR="00EC0391" w:rsidRDefault="00EC0391" w:rsidP="0077481E">
      <w:r>
        <w:separator/>
      </w:r>
    </w:p>
  </w:footnote>
  <w:footnote w:type="continuationSeparator" w:id="0">
    <w:p w14:paraId="762DFA33" w14:textId="77777777" w:rsidR="00EC0391" w:rsidRDefault="00EC0391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1CA2C" w14:textId="77777777" w:rsidR="00EB1B63" w:rsidRDefault="00EB1B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03C92" w14:textId="77777777" w:rsidR="00EB1B63" w:rsidRDefault="00EB1B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D9CCD" w14:textId="77777777" w:rsidR="0077481E" w:rsidRDefault="0077481E" w:rsidP="0077481E">
    <w:pPr>
      <w:pStyle w:val="Header"/>
      <w:spacing w:before="240"/>
    </w:pPr>
  </w:p>
  <w:p w14:paraId="72255F0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630C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5C19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46AC"/>
    <w:rsid w:val="0006504F"/>
    <w:rsid w:val="0006530D"/>
    <w:rsid w:val="00066ADC"/>
    <w:rsid w:val="000671EF"/>
    <w:rsid w:val="00070D13"/>
    <w:rsid w:val="00070FFC"/>
    <w:rsid w:val="00072DB4"/>
    <w:rsid w:val="00073082"/>
    <w:rsid w:val="00075C2A"/>
    <w:rsid w:val="00076952"/>
    <w:rsid w:val="00077B56"/>
    <w:rsid w:val="000805D8"/>
    <w:rsid w:val="0008095F"/>
    <w:rsid w:val="00081294"/>
    <w:rsid w:val="00081F68"/>
    <w:rsid w:val="00083464"/>
    <w:rsid w:val="00084AEA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72D"/>
    <w:rsid w:val="0010594B"/>
    <w:rsid w:val="00105989"/>
    <w:rsid w:val="00105F26"/>
    <w:rsid w:val="00107106"/>
    <w:rsid w:val="0010713C"/>
    <w:rsid w:val="00107285"/>
    <w:rsid w:val="001077BC"/>
    <w:rsid w:val="00107885"/>
    <w:rsid w:val="001079F3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5ED0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60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2996"/>
    <w:rsid w:val="001531B4"/>
    <w:rsid w:val="00153E1C"/>
    <w:rsid w:val="001548A8"/>
    <w:rsid w:val="00156030"/>
    <w:rsid w:val="00156E27"/>
    <w:rsid w:val="001578F8"/>
    <w:rsid w:val="00160D48"/>
    <w:rsid w:val="00160EE7"/>
    <w:rsid w:val="00161546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259A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449"/>
    <w:rsid w:val="001C49CD"/>
    <w:rsid w:val="001C5E30"/>
    <w:rsid w:val="001D3410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C83"/>
    <w:rsid w:val="001F4FA7"/>
    <w:rsid w:val="001F5CB2"/>
    <w:rsid w:val="001F64D2"/>
    <w:rsid w:val="001F6FF6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449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877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0941"/>
    <w:rsid w:val="002716C0"/>
    <w:rsid w:val="00271F36"/>
    <w:rsid w:val="00272286"/>
    <w:rsid w:val="002739F3"/>
    <w:rsid w:val="002757CB"/>
    <w:rsid w:val="00275BBF"/>
    <w:rsid w:val="00275DBE"/>
    <w:rsid w:val="00277674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088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25E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1E8"/>
    <w:rsid w:val="003361FD"/>
    <w:rsid w:val="003366E1"/>
    <w:rsid w:val="00336DEE"/>
    <w:rsid w:val="00337594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0B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5E6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0E21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B40"/>
    <w:rsid w:val="003D7D78"/>
    <w:rsid w:val="003E2CA4"/>
    <w:rsid w:val="003E36DD"/>
    <w:rsid w:val="003E3F73"/>
    <w:rsid w:val="003E4225"/>
    <w:rsid w:val="003E535A"/>
    <w:rsid w:val="003E55E5"/>
    <w:rsid w:val="003E5607"/>
    <w:rsid w:val="003E592C"/>
    <w:rsid w:val="003E764C"/>
    <w:rsid w:val="003F0628"/>
    <w:rsid w:val="003F0E2F"/>
    <w:rsid w:val="003F1C90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274A6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138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C7029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345B"/>
    <w:rsid w:val="004E35F3"/>
    <w:rsid w:val="004E5862"/>
    <w:rsid w:val="004E6631"/>
    <w:rsid w:val="004E6EA7"/>
    <w:rsid w:val="004E74DC"/>
    <w:rsid w:val="004F0B5C"/>
    <w:rsid w:val="004F138C"/>
    <w:rsid w:val="004F321F"/>
    <w:rsid w:val="004F6BB7"/>
    <w:rsid w:val="004F7F27"/>
    <w:rsid w:val="00500894"/>
    <w:rsid w:val="00501AB6"/>
    <w:rsid w:val="00502011"/>
    <w:rsid w:val="005025E9"/>
    <w:rsid w:val="005051D7"/>
    <w:rsid w:val="00505CC1"/>
    <w:rsid w:val="00506141"/>
    <w:rsid w:val="005061EA"/>
    <w:rsid w:val="00506256"/>
    <w:rsid w:val="00506989"/>
    <w:rsid w:val="005100BB"/>
    <w:rsid w:val="00510122"/>
    <w:rsid w:val="00510B3A"/>
    <w:rsid w:val="005113A6"/>
    <w:rsid w:val="00511471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1B5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1E5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7BC"/>
    <w:rsid w:val="00586130"/>
    <w:rsid w:val="0058736B"/>
    <w:rsid w:val="005901CE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2F36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4FF7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2C6B"/>
    <w:rsid w:val="005E69FA"/>
    <w:rsid w:val="005E6B8A"/>
    <w:rsid w:val="005F0019"/>
    <w:rsid w:val="005F21AE"/>
    <w:rsid w:val="005F29DD"/>
    <w:rsid w:val="005F326B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84"/>
    <w:rsid w:val="00625297"/>
    <w:rsid w:val="00626476"/>
    <w:rsid w:val="00627505"/>
    <w:rsid w:val="00627DDE"/>
    <w:rsid w:val="00630059"/>
    <w:rsid w:val="00630DB1"/>
    <w:rsid w:val="0063162A"/>
    <w:rsid w:val="00631978"/>
    <w:rsid w:val="00633C26"/>
    <w:rsid w:val="00636334"/>
    <w:rsid w:val="00636C5A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123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16D3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4D5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2EE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2FE5"/>
    <w:rsid w:val="0074327D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9B6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3BC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5D38"/>
    <w:rsid w:val="0079740F"/>
    <w:rsid w:val="007A0B35"/>
    <w:rsid w:val="007A1106"/>
    <w:rsid w:val="007A170F"/>
    <w:rsid w:val="007A218F"/>
    <w:rsid w:val="007A304A"/>
    <w:rsid w:val="007A310D"/>
    <w:rsid w:val="007A3B99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2DEB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E7FFC"/>
    <w:rsid w:val="007F0A2A"/>
    <w:rsid w:val="007F0EA9"/>
    <w:rsid w:val="007F16D8"/>
    <w:rsid w:val="007F3274"/>
    <w:rsid w:val="007F4134"/>
    <w:rsid w:val="007F52C6"/>
    <w:rsid w:val="007F55EF"/>
    <w:rsid w:val="007F6566"/>
    <w:rsid w:val="007F7153"/>
    <w:rsid w:val="007F7337"/>
    <w:rsid w:val="00802BED"/>
    <w:rsid w:val="00802E54"/>
    <w:rsid w:val="00803CD6"/>
    <w:rsid w:val="00803CE8"/>
    <w:rsid w:val="00803EE5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1D38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1A77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25CF"/>
    <w:rsid w:val="00862D57"/>
    <w:rsid w:val="00864B7E"/>
    <w:rsid w:val="00864E1B"/>
    <w:rsid w:val="008675A7"/>
    <w:rsid w:val="008741F8"/>
    <w:rsid w:val="00874F9B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6F1A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E7663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239"/>
    <w:rsid w:val="00913530"/>
    <w:rsid w:val="009141C6"/>
    <w:rsid w:val="00914655"/>
    <w:rsid w:val="00920484"/>
    <w:rsid w:val="00920992"/>
    <w:rsid w:val="009212FE"/>
    <w:rsid w:val="0092220D"/>
    <w:rsid w:val="009228E7"/>
    <w:rsid w:val="009232C8"/>
    <w:rsid w:val="009239F1"/>
    <w:rsid w:val="00924883"/>
    <w:rsid w:val="00924DAE"/>
    <w:rsid w:val="00924F35"/>
    <w:rsid w:val="00926399"/>
    <w:rsid w:val="009264B1"/>
    <w:rsid w:val="009269EE"/>
    <w:rsid w:val="00926FE7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447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122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9F6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04B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6FB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1FE9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5FE0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17A1"/>
    <w:rsid w:val="00AA2467"/>
    <w:rsid w:val="00AA2830"/>
    <w:rsid w:val="00AA3A96"/>
    <w:rsid w:val="00AA4903"/>
    <w:rsid w:val="00AA5005"/>
    <w:rsid w:val="00AA627D"/>
    <w:rsid w:val="00AA6650"/>
    <w:rsid w:val="00AA73CB"/>
    <w:rsid w:val="00AB136A"/>
    <w:rsid w:val="00AB1A45"/>
    <w:rsid w:val="00AB2072"/>
    <w:rsid w:val="00AB208E"/>
    <w:rsid w:val="00AB28F7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2A54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5E70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17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138"/>
    <w:rsid w:val="00B91897"/>
    <w:rsid w:val="00B925DE"/>
    <w:rsid w:val="00B92793"/>
    <w:rsid w:val="00B930B2"/>
    <w:rsid w:val="00B93BAD"/>
    <w:rsid w:val="00B93DD9"/>
    <w:rsid w:val="00B942D1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38F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15EB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3A75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D19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A50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F7F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5FF6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38F3"/>
    <w:rsid w:val="00D75662"/>
    <w:rsid w:val="00D75A56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3A10"/>
    <w:rsid w:val="00DD63DD"/>
    <w:rsid w:val="00DE103F"/>
    <w:rsid w:val="00DE23D5"/>
    <w:rsid w:val="00DE2A85"/>
    <w:rsid w:val="00DE36FF"/>
    <w:rsid w:val="00DE37E2"/>
    <w:rsid w:val="00DE37E4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3ED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91A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57C3"/>
    <w:rsid w:val="00E9629E"/>
    <w:rsid w:val="00EA03A0"/>
    <w:rsid w:val="00EA58D1"/>
    <w:rsid w:val="00EA5A75"/>
    <w:rsid w:val="00EB026D"/>
    <w:rsid w:val="00EB133B"/>
    <w:rsid w:val="00EB1B63"/>
    <w:rsid w:val="00EB22D5"/>
    <w:rsid w:val="00EB4385"/>
    <w:rsid w:val="00EB4467"/>
    <w:rsid w:val="00EB483B"/>
    <w:rsid w:val="00EB5CB0"/>
    <w:rsid w:val="00EB6F23"/>
    <w:rsid w:val="00EC0115"/>
    <w:rsid w:val="00EC0177"/>
    <w:rsid w:val="00EC0391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4BE"/>
    <w:rsid w:val="00EE2C91"/>
    <w:rsid w:val="00EE4ECD"/>
    <w:rsid w:val="00EE58E0"/>
    <w:rsid w:val="00EE5B07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3B2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6ED1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00FA6A"/>
  <w15:docId w15:val="{8BA5F75A-14AB-414E-B4A6-FB64592B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  <w:style w:type="paragraph" w:customStyle="1" w:styleId="ps-000-normal">
    <w:name w:val="ps-000-normal"/>
    <w:basedOn w:val="Normal"/>
    <w:rsid w:val="007A3B9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019DF-F030-483D-BB0F-E60CDA390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2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Kunlapee Piyawannasuth</dc:creator>
  <cp:lastModifiedBy>Laddawan Kwankaew</cp:lastModifiedBy>
  <cp:revision>5</cp:revision>
  <cp:lastPrinted>2025-05-07T03:30:00Z</cp:lastPrinted>
  <dcterms:created xsi:type="dcterms:W3CDTF">2026-04-01T14:44:00Z</dcterms:created>
  <dcterms:modified xsi:type="dcterms:W3CDTF">2026-05-11T02:53:00Z</dcterms:modified>
</cp:coreProperties>
</file>